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C6" w:rsidRDefault="008260C6" w:rsidP="009B3B80">
      <w:pPr>
        <w:rPr>
          <w:sz w:val="28"/>
          <w:szCs w:val="28"/>
        </w:rPr>
      </w:pPr>
      <w:r w:rsidRPr="00AA14CF">
        <w:rPr>
          <w:sz w:val="28"/>
          <w:szCs w:val="28"/>
        </w:rPr>
        <w:t xml:space="preserve">ORARIO SETTIMANALE </w:t>
      </w:r>
      <w:r>
        <w:rPr>
          <w:sz w:val="28"/>
          <w:szCs w:val="28"/>
        </w:rPr>
        <w:t xml:space="preserve">DEFINITIVO </w:t>
      </w:r>
      <w:r w:rsidRPr="00AA14CF">
        <w:rPr>
          <w:sz w:val="28"/>
          <w:szCs w:val="28"/>
        </w:rPr>
        <w:t>COLLABORAT</w:t>
      </w:r>
      <w:r>
        <w:rPr>
          <w:sz w:val="28"/>
          <w:szCs w:val="28"/>
        </w:rPr>
        <w:t>ORI</w:t>
      </w:r>
      <w:r w:rsidRPr="00AA14CF">
        <w:rPr>
          <w:sz w:val="28"/>
          <w:szCs w:val="28"/>
        </w:rPr>
        <w:t xml:space="preserve">  SCOLASTIC</w:t>
      </w:r>
      <w:r>
        <w:rPr>
          <w:sz w:val="28"/>
          <w:szCs w:val="28"/>
        </w:rPr>
        <w:t>I</w:t>
      </w:r>
      <w:r w:rsidRPr="00AA1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AA14CF">
        <w:rPr>
          <w:sz w:val="28"/>
          <w:szCs w:val="28"/>
        </w:rPr>
        <w:t xml:space="preserve">ANNO </w:t>
      </w:r>
      <w:r>
        <w:rPr>
          <w:sz w:val="28"/>
          <w:szCs w:val="28"/>
        </w:rPr>
        <w:t>2025</w:t>
      </w:r>
      <w:r w:rsidRPr="00AA14CF">
        <w:rPr>
          <w:sz w:val="28"/>
          <w:szCs w:val="28"/>
        </w:rPr>
        <w:t>/202</w:t>
      </w:r>
      <w:r>
        <w:rPr>
          <w:sz w:val="28"/>
          <w:szCs w:val="28"/>
        </w:rPr>
        <w:t>6 - SCUOLA DELL’INFANZIA DI MURISENGO</w:t>
      </w:r>
    </w:p>
    <w:p w:rsidR="008260C6" w:rsidRPr="004F0019" w:rsidRDefault="008260C6" w:rsidP="009B3B80">
      <w:pPr>
        <w:rPr>
          <w:b/>
          <w:color w:val="FF0000"/>
          <w:sz w:val="28"/>
          <w:szCs w:val="28"/>
        </w:rPr>
      </w:pPr>
      <w:r w:rsidRPr="004F0019">
        <w:rPr>
          <w:b/>
          <w:color w:val="FF0000"/>
          <w:sz w:val="28"/>
          <w:szCs w:val="28"/>
        </w:rPr>
        <w:t xml:space="preserve">ORARIO GIORNALIERO DI ORE 7.12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4"/>
        <w:gridCol w:w="1577"/>
        <w:gridCol w:w="1124"/>
        <w:gridCol w:w="1124"/>
        <w:gridCol w:w="1126"/>
        <w:gridCol w:w="1577"/>
        <w:gridCol w:w="1124"/>
        <w:gridCol w:w="1124"/>
      </w:tblGrid>
      <w:tr w:rsidR="008260C6" w:rsidRPr="005A3A87">
        <w:tc>
          <w:tcPr>
            <w:tcW w:w="1144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NOME</w:t>
            </w:r>
          </w:p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GIORNO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DALLE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ALLE</w:t>
            </w:r>
          </w:p>
        </w:tc>
        <w:tc>
          <w:tcPr>
            <w:tcW w:w="1000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NOME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GIORNO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DALLE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ALLE</w:t>
            </w:r>
          </w:p>
        </w:tc>
      </w:tr>
      <w:tr w:rsidR="008260C6" w:rsidRPr="005A3A87">
        <w:tc>
          <w:tcPr>
            <w:tcW w:w="1144" w:type="dxa"/>
          </w:tcPr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 CARLINI PAOLO 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LUNEDI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7.25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14.37</w:t>
            </w:r>
          </w:p>
        </w:tc>
        <w:tc>
          <w:tcPr>
            <w:tcW w:w="1000" w:type="dxa"/>
          </w:tcPr>
          <w:p w:rsidR="008260C6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A87">
              <w:rPr>
                <w:b/>
                <w:sz w:val="28"/>
                <w:szCs w:val="28"/>
              </w:rPr>
              <w:t>NESCI</w:t>
            </w:r>
          </w:p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LILIANA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LUNEDI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10.30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17.42</w:t>
            </w:r>
          </w:p>
        </w:tc>
      </w:tr>
      <w:tr w:rsidR="008260C6" w:rsidRPr="005A3A87">
        <w:tc>
          <w:tcPr>
            <w:tcW w:w="1144" w:type="dxa"/>
          </w:tcPr>
          <w:p w:rsidR="008260C6" w:rsidRPr="005A3A87" w:rsidRDefault="008260C6" w:rsidP="000F50A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 CARLINI PAOLO 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MARTEDI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7.25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14.37</w:t>
            </w:r>
          </w:p>
        </w:tc>
        <w:tc>
          <w:tcPr>
            <w:tcW w:w="1000" w:type="dxa"/>
          </w:tcPr>
          <w:p w:rsidR="008260C6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A87">
              <w:rPr>
                <w:b/>
                <w:sz w:val="28"/>
                <w:szCs w:val="28"/>
              </w:rPr>
              <w:t>NESCI</w:t>
            </w:r>
          </w:p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LILIANA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MARTEDI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10.30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17.42</w:t>
            </w:r>
          </w:p>
        </w:tc>
      </w:tr>
      <w:tr w:rsidR="008260C6" w:rsidRPr="005A3A87">
        <w:tc>
          <w:tcPr>
            <w:tcW w:w="1144" w:type="dxa"/>
          </w:tcPr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 CARLINI PAOLO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MERCOLEDI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7.25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14.37</w:t>
            </w:r>
          </w:p>
        </w:tc>
        <w:tc>
          <w:tcPr>
            <w:tcW w:w="1000" w:type="dxa"/>
          </w:tcPr>
          <w:p w:rsidR="008260C6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A87">
              <w:rPr>
                <w:b/>
                <w:sz w:val="28"/>
                <w:szCs w:val="28"/>
              </w:rPr>
              <w:t>NESCI</w:t>
            </w:r>
          </w:p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LILIANA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MERCOLEDI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10.30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17.42</w:t>
            </w:r>
          </w:p>
        </w:tc>
      </w:tr>
      <w:tr w:rsidR="008260C6" w:rsidRPr="005A3A87">
        <w:tc>
          <w:tcPr>
            <w:tcW w:w="1144" w:type="dxa"/>
          </w:tcPr>
          <w:p w:rsidR="008260C6" w:rsidRPr="005A3A87" w:rsidRDefault="008260C6" w:rsidP="000F50A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 CARLINI PAOLO 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GIOVEDI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7,25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14,37</w:t>
            </w:r>
          </w:p>
        </w:tc>
        <w:tc>
          <w:tcPr>
            <w:tcW w:w="1000" w:type="dxa"/>
          </w:tcPr>
          <w:p w:rsidR="008260C6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A87">
              <w:rPr>
                <w:b/>
                <w:sz w:val="28"/>
                <w:szCs w:val="28"/>
              </w:rPr>
              <w:t>NESCI</w:t>
            </w:r>
          </w:p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LILIANA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GIOVEDI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10,30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17,42</w:t>
            </w:r>
          </w:p>
        </w:tc>
      </w:tr>
      <w:tr w:rsidR="008260C6" w:rsidRPr="005A3A87">
        <w:tc>
          <w:tcPr>
            <w:tcW w:w="1144" w:type="dxa"/>
          </w:tcPr>
          <w:p w:rsidR="008260C6" w:rsidRPr="005A3A87" w:rsidRDefault="008260C6" w:rsidP="000F50A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 CARLINI PAOLO 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VENERDI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7,25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14,37 </w:t>
            </w:r>
          </w:p>
        </w:tc>
        <w:tc>
          <w:tcPr>
            <w:tcW w:w="1000" w:type="dxa"/>
          </w:tcPr>
          <w:p w:rsidR="008260C6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A87">
              <w:rPr>
                <w:b/>
                <w:sz w:val="28"/>
                <w:szCs w:val="28"/>
              </w:rPr>
              <w:t>NESCI</w:t>
            </w:r>
          </w:p>
          <w:p w:rsidR="008260C6" w:rsidRPr="005A3A87" w:rsidRDefault="008260C6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LILIANA</w:t>
            </w:r>
          </w:p>
        </w:tc>
        <w:tc>
          <w:tcPr>
            <w:tcW w:w="1577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VENERDI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10,30</w:t>
            </w:r>
          </w:p>
        </w:tc>
        <w:tc>
          <w:tcPr>
            <w:tcW w:w="1139" w:type="dxa"/>
          </w:tcPr>
          <w:p w:rsidR="008260C6" w:rsidRPr="005A3A87" w:rsidRDefault="008260C6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17,42</w:t>
            </w:r>
          </w:p>
        </w:tc>
      </w:tr>
    </w:tbl>
    <w:p w:rsidR="008260C6" w:rsidRDefault="008260C6" w:rsidP="009B3B80"/>
    <w:p w:rsidR="008260C6" w:rsidRDefault="008260C6" w:rsidP="009B3B80">
      <w:pPr>
        <w:rPr>
          <w:b/>
          <w:sz w:val="28"/>
          <w:szCs w:val="28"/>
        </w:rPr>
      </w:pPr>
    </w:p>
    <w:p w:rsidR="008260C6" w:rsidRPr="002A3A50" w:rsidRDefault="008260C6" w:rsidP="009B3B80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L’ORARIO SARA’  EFFETTUATO A SETTIMANE ALTERNE</w:t>
      </w:r>
    </w:p>
    <w:sectPr w:rsidR="008260C6" w:rsidRPr="002A3A50" w:rsidSect="00F82A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4CF"/>
    <w:rsid w:val="000432D7"/>
    <w:rsid w:val="000F1EE5"/>
    <w:rsid w:val="000F50AA"/>
    <w:rsid w:val="001B1B47"/>
    <w:rsid w:val="00232DFF"/>
    <w:rsid w:val="00242714"/>
    <w:rsid w:val="00272671"/>
    <w:rsid w:val="002A3A50"/>
    <w:rsid w:val="002D5AB0"/>
    <w:rsid w:val="00302BDF"/>
    <w:rsid w:val="00334584"/>
    <w:rsid w:val="00335F3C"/>
    <w:rsid w:val="003B65FD"/>
    <w:rsid w:val="003E5EAB"/>
    <w:rsid w:val="004A4CD0"/>
    <w:rsid w:val="004F0019"/>
    <w:rsid w:val="005612C4"/>
    <w:rsid w:val="00586BAF"/>
    <w:rsid w:val="005A3A87"/>
    <w:rsid w:val="005C0298"/>
    <w:rsid w:val="005C4497"/>
    <w:rsid w:val="00635408"/>
    <w:rsid w:val="006460B1"/>
    <w:rsid w:val="006460B7"/>
    <w:rsid w:val="006D3223"/>
    <w:rsid w:val="006E6811"/>
    <w:rsid w:val="00730021"/>
    <w:rsid w:val="00730E6F"/>
    <w:rsid w:val="00741DCD"/>
    <w:rsid w:val="00750F1A"/>
    <w:rsid w:val="0077363A"/>
    <w:rsid w:val="00797295"/>
    <w:rsid w:val="007A3EBF"/>
    <w:rsid w:val="008260C6"/>
    <w:rsid w:val="00872B39"/>
    <w:rsid w:val="008B5E32"/>
    <w:rsid w:val="008D4407"/>
    <w:rsid w:val="008E3DD6"/>
    <w:rsid w:val="008F76C5"/>
    <w:rsid w:val="008F7A78"/>
    <w:rsid w:val="0094683E"/>
    <w:rsid w:val="00946F42"/>
    <w:rsid w:val="0095133C"/>
    <w:rsid w:val="00995837"/>
    <w:rsid w:val="0099600D"/>
    <w:rsid w:val="009A0336"/>
    <w:rsid w:val="009B3B80"/>
    <w:rsid w:val="009F2320"/>
    <w:rsid w:val="00A25DB5"/>
    <w:rsid w:val="00A40733"/>
    <w:rsid w:val="00A93498"/>
    <w:rsid w:val="00AA14CF"/>
    <w:rsid w:val="00AB0CC4"/>
    <w:rsid w:val="00AF1AAA"/>
    <w:rsid w:val="00C12FE1"/>
    <w:rsid w:val="00CD6E84"/>
    <w:rsid w:val="00CE167D"/>
    <w:rsid w:val="00D8768D"/>
    <w:rsid w:val="00DA267E"/>
    <w:rsid w:val="00DA561A"/>
    <w:rsid w:val="00E31EF1"/>
    <w:rsid w:val="00F070BB"/>
    <w:rsid w:val="00F82ADD"/>
    <w:rsid w:val="00F94DFD"/>
    <w:rsid w:val="00FA7BF4"/>
    <w:rsid w:val="00FB0508"/>
    <w:rsid w:val="00FB5D1B"/>
    <w:rsid w:val="00FD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14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93</Words>
  <Characters>536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ORARIO SETTIMANALE DEFINITIVO COLLABORATORI  SCOLASTICI  - ANNO 2024/2025 - SCUOLA DELL’INFANZIA DI MURISENGO</dc:title>
  <dc:subject/>
  <dc:creator>Emanuele</dc:creator>
  <cp:keywords/>
  <dc:description/>
  <cp:lastModifiedBy>User</cp:lastModifiedBy>
  <cp:revision>4</cp:revision>
  <cp:lastPrinted>2025-09-22T14:17:00Z</cp:lastPrinted>
  <dcterms:created xsi:type="dcterms:W3CDTF">2025-08-29T08:05:00Z</dcterms:created>
  <dcterms:modified xsi:type="dcterms:W3CDTF">2025-09-22T14:18:00Z</dcterms:modified>
</cp:coreProperties>
</file>